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A4EE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A4EE0" w:rsidRPr="009A4EE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A4EE0" w:rsidRPr="009A4EE0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A4EE0" w:rsidRPr="009A4EE0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A4EE0" w:rsidRPr="009A4EE0">
          <w:rPr>
            <w:u w:val="single"/>
          </w:rPr>
          <w:t xml:space="preserve"> 11091/048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A4EE0" w:rsidRPr="009A4EE0">
          <w:rPr>
            <w:rStyle w:val="aa"/>
          </w:rPr>
          <w:t xml:space="preserve"> Инженер по метрологии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A4EE0" w:rsidRPr="009A4EE0">
          <w:rPr>
            <w:rStyle w:val="aa"/>
          </w:rPr>
          <w:t xml:space="preserve"> 22602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A4EE0" w:rsidRPr="009A4EE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B657B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B657B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A4EE0" w:rsidRPr="009A4EE0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47.2; 47.1; 48.4</w:t>
            </w:r>
          </w:p>
        </w:tc>
        <w:tc>
          <w:tcPr>
            <w:tcW w:w="2108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B657B0" w:rsidP="00FE033F">
      <w:pPr>
        <w:pStyle w:val="a6"/>
      </w:pPr>
      <w:fldSimple w:instr=" DOCVARIABLE  shum_result \* MERGEFORMAT ">
        <w:r w:rsidR="00835D9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1.29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B657B0" w:rsidP="00D76DF8">
      <w:fldSimple w:instr=" DOCVARIABLE att_zakl \* MERGEFORMAT ">
        <w:r w:rsidR="00835D96" w:rsidRPr="00835D96">
          <w:rPr>
            <w:bCs/>
          </w:rPr>
          <w:t>-</w:t>
        </w:r>
        <w:r w:rsidR="00835D96" w:rsidRPr="00835D9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35D9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A4E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B657B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B657B0" w:rsidRPr="00C30AD7">
            <w:rPr>
              <w:rStyle w:val="ad"/>
              <w:sz w:val="20"/>
              <w:szCs w:val="20"/>
            </w:rPr>
            <w:fldChar w:fldCharType="separate"/>
          </w:r>
          <w:r w:rsidR="009A4EE0">
            <w:rPr>
              <w:rStyle w:val="ad"/>
              <w:noProof/>
              <w:sz w:val="20"/>
              <w:szCs w:val="20"/>
            </w:rPr>
            <w:t>1</w:t>
          </w:r>
          <w:r w:rsidR="00B657B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A4EE0" w:rsidRPr="009A4EE0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260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48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7FC331699F4136BC97BCDCD998EF80"/>
    <w:docVar w:name="rm_id" w:val="201"/>
    <w:docVar w:name="rm_name" w:val=" Инженер по метрологии "/>
    <w:docVar w:name="rm_number" w:val=" 11091/048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29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9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51FE0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52B4B"/>
    <w:rsid w:val="00883461"/>
    <w:rsid w:val="008A0F2E"/>
    <w:rsid w:val="008A7109"/>
    <w:rsid w:val="008E68DE"/>
    <w:rsid w:val="0090588D"/>
    <w:rsid w:val="0092778A"/>
    <w:rsid w:val="009A4EE0"/>
    <w:rsid w:val="009B66C5"/>
    <w:rsid w:val="00A12349"/>
    <w:rsid w:val="00A31431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657B0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26FDC"/>
    <w:rsid w:val="00F4430F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2016-11-24T13:45:00Z</dcterms:created>
  <dcterms:modified xsi:type="dcterms:W3CDTF">2016-11-25T06:31:00Z</dcterms:modified>
</cp:coreProperties>
</file>